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A4277">
        <w:rPr>
          <w:rFonts w:cs="Arial"/>
          <w:b/>
          <w:caps/>
          <w:sz w:val="28"/>
          <w:szCs w:val="28"/>
        </w:rPr>
        <w:t>1532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75E8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75E8B">
              <w:rPr>
                <w:rFonts w:cs="Arial"/>
                <w:sz w:val="20"/>
                <w:szCs w:val="20"/>
              </w:rPr>
              <w:t>Solicita limpeza geral, inclusive com a remoção de lixos avolumados ao lado da quadra existente na Avenida Rodrigo Mello Franco Andrade, no Jardim Nova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75E8B">
        <w:rPr>
          <w:rFonts w:cs="Arial"/>
        </w:rPr>
        <w:t xml:space="preserve">à </w:t>
      </w:r>
      <w:r w:rsidR="00875E8B" w:rsidRPr="00875E8B">
        <w:rPr>
          <w:rFonts w:cs="Arial"/>
        </w:rPr>
        <w:t>execução dos serviços de limpeza geral, inclusive com a remoção de lixos avolumados ao lado da quadra existente na Avenida Rodrigo Mello Franco Andrade, no Jardim Nova Esperança.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875E8B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75E8B">
        <w:rPr>
          <w:rFonts w:cs="Arial"/>
        </w:rPr>
        <w:t>26 de agosto de 2020.</w:t>
      </w:r>
    </w:p>
    <w:p w:rsidR="00875E8B" w:rsidRDefault="00875E8B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75E8B" w:rsidRDefault="00875E8B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75E8B" w:rsidRPr="005D429C" w:rsidRDefault="00875E8B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875E8B" w:rsidRDefault="00875E8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875E8B" w:rsidRPr="00F17248" w:rsidRDefault="00875E8B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bookmarkStart w:id="0" w:name="_GoBack"/>
      <w:bookmarkEnd w:id="0"/>
    </w:p>
    <w:sectPr w:rsidR="00875E8B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41C" w:rsidRDefault="003B741C">
      <w:r>
        <w:separator/>
      </w:r>
    </w:p>
  </w:endnote>
  <w:endnote w:type="continuationSeparator" w:id="0">
    <w:p w:rsidR="003B741C" w:rsidRDefault="003B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41C" w:rsidRDefault="003B741C">
      <w:r>
        <w:separator/>
      </w:r>
    </w:p>
  </w:footnote>
  <w:footnote w:type="continuationSeparator" w:id="0">
    <w:p w:rsidR="003B741C" w:rsidRDefault="003B7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B241E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741C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5E8B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241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4277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C1C8A-F577-4E86-991D-3A5B9F76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2020-08-24T17:30:00Z</cp:lastPrinted>
  <dcterms:created xsi:type="dcterms:W3CDTF">2020-08-24T17:30:00Z</dcterms:created>
  <dcterms:modified xsi:type="dcterms:W3CDTF">2020-08-24T17:30:00Z</dcterms:modified>
</cp:coreProperties>
</file>